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334" w:rsidRPr="00A40CD1" w:rsidRDefault="0076428C" w:rsidP="007779D1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76428C">
        <w:rPr>
          <w:b/>
          <w:sz w:val="28"/>
          <w:szCs w:val="28"/>
        </w:rPr>
        <w:t xml:space="preserve">Младежи </w:t>
      </w:r>
      <w:r w:rsidR="006F2AAC">
        <w:rPr>
          <w:b/>
          <w:sz w:val="28"/>
          <w:szCs w:val="28"/>
        </w:rPr>
        <w:t>ДЛОП – 1 кръг</w:t>
      </w:r>
      <w:bookmarkStart w:id="0" w:name="_GoBack"/>
      <w:bookmarkEnd w:id="0"/>
      <w:r w:rsidRPr="0076428C">
        <w:rPr>
          <w:b/>
          <w:sz w:val="28"/>
          <w:szCs w:val="28"/>
        </w:rPr>
        <w:t xml:space="preserve"> гр.Ботевград 12.05 – 16.05.2021</w:t>
      </w:r>
      <w:r w:rsidR="007779D1">
        <w:rPr>
          <w:b/>
          <w:sz w:val="28"/>
          <w:szCs w:val="28"/>
        </w:rPr>
        <w:t>г.</w:t>
      </w:r>
    </w:p>
    <w:p w:rsidR="00A40CD1" w:rsidRDefault="00A40CD1" w:rsidP="00A40CD1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A40CD1">
        <w:rPr>
          <w:b/>
          <w:sz w:val="28"/>
          <w:szCs w:val="28"/>
        </w:rPr>
        <w:t>Индивидуално класиране</w:t>
      </w:r>
    </w:p>
    <w:p w:rsidR="00280C64" w:rsidRDefault="00280C64" w:rsidP="003F56CB">
      <w:pPr>
        <w:tabs>
          <w:tab w:val="left" w:pos="1336"/>
        </w:tabs>
        <w:spacing w:line="360" w:lineRule="auto"/>
        <w:ind w:firstLine="360"/>
        <w:rPr>
          <w:b/>
          <w:sz w:val="28"/>
          <w:szCs w:val="28"/>
        </w:rPr>
      </w:pPr>
    </w:p>
    <w:p w:rsidR="00A40CD1" w:rsidRPr="00A40CD1" w:rsidRDefault="00A40CD1" w:rsidP="00280C64">
      <w:pPr>
        <w:tabs>
          <w:tab w:val="left" w:pos="1336"/>
        </w:tabs>
        <w:spacing w:line="360" w:lineRule="auto"/>
        <w:ind w:firstLine="360"/>
        <w:rPr>
          <w:b/>
          <w:sz w:val="28"/>
          <w:szCs w:val="28"/>
        </w:rPr>
      </w:pPr>
    </w:p>
    <w:p w:rsidR="00A40CD1" w:rsidRDefault="00A40CD1" w:rsidP="00FE2498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76428C">
        <w:rPr>
          <w:b/>
          <w:sz w:val="24"/>
          <w:szCs w:val="24"/>
        </w:rPr>
        <w:t>46 - 49</w:t>
      </w:r>
      <w:r w:rsidRPr="00A40CD1">
        <w:rPr>
          <w:b/>
          <w:sz w:val="24"/>
          <w:szCs w:val="24"/>
        </w:rPr>
        <w:t xml:space="preserve"> кг.</w:t>
      </w:r>
    </w:p>
    <w:p w:rsidR="00FE2498" w:rsidRPr="00A40CD1" w:rsidRDefault="00FE2498" w:rsidP="00FE2498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751BEA" w:rsidRDefault="00A40CD1" w:rsidP="0076428C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76428C">
        <w:rPr>
          <w:sz w:val="24"/>
          <w:szCs w:val="24"/>
        </w:rPr>
        <w:t>Рафаел Лозано – БАББ</w:t>
      </w:r>
    </w:p>
    <w:p w:rsidR="0076428C" w:rsidRDefault="0076428C" w:rsidP="0076428C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Туран Салибрян – Арда</w:t>
      </w:r>
    </w:p>
    <w:p w:rsidR="0076428C" w:rsidRDefault="0076428C" w:rsidP="0076428C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Павел Димитров – АСК Сливен</w:t>
      </w:r>
    </w:p>
    <w:p w:rsidR="0076428C" w:rsidRDefault="0076428C" w:rsidP="0076428C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Гани Богданов – Таланти Лом</w:t>
      </w:r>
    </w:p>
    <w:p w:rsidR="0076428C" w:rsidRDefault="0076428C" w:rsidP="0076428C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Дилян Димитров – Ботев Пловдив</w:t>
      </w:r>
    </w:p>
    <w:p w:rsidR="0076428C" w:rsidRPr="00A40CD1" w:rsidRDefault="0076428C" w:rsidP="0076428C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Александър Юлиев – АСК Сливен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76428C">
        <w:rPr>
          <w:b/>
          <w:sz w:val="24"/>
          <w:szCs w:val="24"/>
        </w:rPr>
        <w:t>52</w:t>
      </w:r>
      <w:r w:rsidRPr="00A40CD1">
        <w:rPr>
          <w:b/>
          <w:sz w:val="24"/>
          <w:szCs w:val="24"/>
        </w:rPr>
        <w:t xml:space="preserve"> кг.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76428C">
        <w:rPr>
          <w:sz w:val="24"/>
          <w:szCs w:val="24"/>
        </w:rPr>
        <w:t>Андреа Димитров – Черно море Варна</w:t>
      </w:r>
    </w:p>
    <w:p w:rsidR="0076428C" w:rsidRDefault="0076428C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Димитър Василев – Балкан Ботевград</w:t>
      </w:r>
    </w:p>
    <w:p w:rsidR="0076428C" w:rsidRDefault="0076428C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Алекси Гечев – Мизия 80</w:t>
      </w:r>
    </w:p>
    <w:p w:rsidR="0076428C" w:rsidRDefault="0076428C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Лазар Димитров – Мизия 80</w:t>
      </w:r>
    </w:p>
    <w:p w:rsidR="0076428C" w:rsidRPr="00A40CD1" w:rsidRDefault="0076428C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Георги Симеонов – Червен Бряг </w:t>
      </w:r>
    </w:p>
    <w:p w:rsidR="00280C64" w:rsidRDefault="00280C64" w:rsidP="007779D1">
      <w:pPr>
        <w:spacing w:line="360" w:lineRule="auto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76428C">
        <w:rPr>
          <w:b/>
          <w:sz w:val="24"/>
          <w:szCs w:val="24"/>
        </w:rPr>
        <w:t>56</w:t>
      </w:r>
      <w:r w:rsidRPr="00A40CD1">
        <w:rPr>
          <w:b/>
          <w:sz w:val="24"/>
          <w:szCs w:val="24"/>
        </w:rPr>
        <w:t xml:space="preserve"> кг.</w:t>
      </w:r>
    </w:p>
    <w:p w:rsidR="0076428C" w:rsidRDefault="0076428C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76428C" w:rsidRDefault="0076428C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76428C">
        <w:rPr>
          <w:sz w:val="24"/>
          <w:szCs w:val="24"/>
        </w:rPr>
        <w:t>1</w:t>
      </w:r>
      <w:r>
        <w:rPr>
          <w:b/>
          <w:sz w:val="24"/>
          <w:szCs w:val="24"/>
        </w:rPr>
        <w:t xml:space="preserve">. </w:t>
      </w:r>
      <w:r w:rsidRPr="0076428C">
        <w:rPr>
          <w:sz w:val="24"/>
          <w:szCs w:val="24"/>
        </w:rPr>
        <w:t xml:space="preserve">Даниел Кирилов </w:t>
      </w:r>
      <w:r>
        <w:rPr>
          <w:sz w:val="24"/>
          <w:szCs w:val="24"/>
        </w:rPr>
        <w:t>–</w:t>
      </w:r>
      <w:r w:rsidRPr="0076428C">
        <w:rPr>
          <w:sz w:val="24"/>
          <w:szCs w:val="24"/>
        </w:rPr>
        <w:t xml:space="preserve"> </w:t>
      </w:r>
      <w:r>
        <w:rPr>
          <w:sz w:val="24"/>
          <w:szCs w:val="24"/>
        </w:rPr>
        <w:t>Локомотив София</w:t>
      </w:r>
    </w:p>
    <w:p w:rsidR="0076428C" w:rsidRDefault="0076428C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Карлос Николов – Локомотив София</w:t>
      </w:r>
    </w:p>
    <w:p w:rsidR="0076428C" w:rsidRDefault="0076428C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Владислав Димитров – БДИН </w:t>
      </w:r>
    </w:p>
    <w:p w:rsidR="0076428C" w:rsidRDefault="0076428C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Михаил Михайлов – Варна</w:t>
      </w:r>
    </w:p>
    <w:p w:rsidR="0076428C" w:rsidRDefault="0076428C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Ойер Ибарече </w:t>
      </w:r>
      <w:r w:rsidR="00944D24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944D24">
        <w:rPr>
          <w:sz w:val="24"/>
          <w:szCs w:val="24"/>
        </w:rPr>
        <w:t>БАББ</w:t>
      </w:r>
    </w:p>
    <w:p w:rsidR="00944D24" w:rsidRDefault="00944D24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Любомир Ангелов – Мизия 80</w:t>
      </w:r>
    </w:p>
    <w:p w:rsidR="00944D24" w:rsidRDefault="00944D24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7. Стефан Маринов – Славия </w:t>
      </w:r>
      <w:r w:rsidR="00254524">
        <w:rPr>
          <w:sz w:val="24"/>
          <w:szCs w:val="24"/>
        </w:rPr>
        <w:t>–</w:t>
      </w:r>
      <w:r>
        <w:rPr>
          <w:sz w:val="24"/>
          <w:szCs w:val="24"/>
        </w:rPr>
        <w:t xml:space="preserve"> Дисквалифициран</w:t>
      </w:r>
    </w:p>
    <w:p w:rsidR="00254524" w:rsidRDefault="00254524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Йордан Димов </w:t>
      </w:r>
      <w:r w:rsidR="007D19FB">
        <w:rPr>
          <w:sz w:val="24"/>
          <w:szCs w:val="24"/>
        </w:rPr>
        <w:t>–</w:t>
      </w:r>
      <w:r>
        <w:rPr>
          <w:sz w:val="24"/>
          <w:szCs w:val="24"/>
        </w:rPr>
        <w:t xml:space="preserve"> Пирин</w:t>
      </w:r>
      <w:r w:rsidR="007D19FB">
        <w:rPr>
          <w:sz w:val="24"/>
          <w:szCs w:val="24"/>
        </w:rPr>
        <w:t xml:space="preserve"> Благоевград</w:t>
      </w:r>
    </w:p>
    <w:p w:rsidR="007D19FB" w:rsidRDefault="007D19FB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9. Любен Любенов – Ладимекс Перник</w:t>
      </w:r>
    </w:p>
    <w:p w:rsidR="007D19FB" w:rsidRDefault="007D19FB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 Венцислав Лилов – Спартак </w:t>
      </w:r>
      <w:r w:rsidR="007779D1">
        <w:rPr>
          <w:sz w:val="24"/>
          <w:szCs w:val="24"/>
        </w:rPr>
        <w:t>Пловдив</w:t>
      </w:r>
    </w:p>
    <w:p w:rsidR="007D19FB" w:rsidRDefault="007D19FB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11. Добрин Димитров – Лъвовете Петрич</w:t>
      </w:r>
    </w:p>
    <w:p w:rsidR="007D19FB" w:rsidRDefault="007D19FB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12. Николай Бохотски – Червен Бряг</w:t>
      </w:r>
    </w:p>
    <w:p w:rsidR="007D19FB" w:rsidRDefault="007D19FB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13. </w:t>
      </w:r>
      <w:r w:rsidR="00BF42B9">
        <w:rPr>
          <w:sz w:val="24"/>
          <w:szCs w:val="24"/>
        </w:rPr>
        <w:t>Бертан Исмаил – Добруджа Добрич</w:t>
      </w:r>
    </w:p>
    <w:p w:rsidR="00BF42B9" w:rsidRDefault="00BF42B9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14. Мартин Стоянов – Варна</w:t>
      </w:r>
    </w:p>
    <w:p w:rsidR="00BF42B9" w:rsidRPr="0076428C" w:rsidRDefault="00BF42B9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15. Мариян Петров - Кико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BF42B9">
        <w:rPr>
          <w:b/>
          <w:sz w:val="24"/>
          <w:szCs w:val="24"/>
        </w:rPr>
        <w:t>60</w:t>
      </w:r>
      <w:r w:rsidRPr="00A40CD1">
        <w:rPr>
          <w:b/>
          <w:sz w:val="24"/>
          <w:szCs w:val="24"/>
        </w:rPr>
        <w:t xml:space="preserve"> кг.</w:t>
      </w:r>
    </w:p>
    <w:p w:rsidR="00BF42B9" w:rsidRDefault="00BF42B9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BF42B9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1. Радосла Росенов – Русе</w:t>
      </w:r>
    </w:p>
    <w:p w:rsidR="00BF42B9" w:rsidRDefault="00BF42B9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Стойко Цветанов – Мизия 80</w:t>
      </w:r>
    </w:p>
    <w:p w:rsidR="00BF42B9" w:rsidRDefault="00BF42B9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Гюрсес Славчев – Мизия 80</w:t>
      </w:r>
    </w:p>
    <w:p w:rsidR="00BF42B9" w:rsidRDefault="00BF42B9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Валери Георгиев – Стара Загора</w:t>
      </w:r>
    </w:p>
    <w:p w:rsidR="00BF42B9" w:rsidRDefault="00BF42B9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Салвадор Флорес – БАББ</w:t>
      </w:r>
    </w:p>
    <w:p w:rsidR="00BF42B9" w:rsidRDefault="00BF42B9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Денис Иванов – Омуртаг</w:t>
      </w:r>
    </w:p>
    <w:p w:rsidR="00BF42B9" w:rsidRDefault="00BF42B9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Станислав Петров – БДИН</w:t>
      </w:r>
    </w:p>
    <w:p w:rsidR="00BF42B9" w:rsidRDefault="00BF42B9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Алекс Денев – Русе</w:t>
      </w:r>
    </w:p>
    <w:p w:rsidR="00BF42B9" w:rsidRDefault="00BF42B9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9. Стивън Митков – Кико</w:t>
      </w:r>
    </w:p>
    <w:p w:rsidR="00BF42B9" w:rsidRDefault="00BF42B9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10. Спас Ангелов – БАББ</w:t>
      </w:r>
    </w:p>
    <w:p w:rsidR="00BF42B9" w:rsidRDefault="00BF42B9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11. Ангел Неделчев – Ямбол</w:t>
      </w:r>
    </w:p>
    <w:p w:rsidR="00BF42B9" w:rsidRPr="00A40CD1" w:rsidRDefault="00BF42B9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>
        <w:rPr>
          <w:sz w:val="24"/>
          <w:szCs w:val="24"/>
        </w:rPr>
        <w:t>12. Янко Методиев - Славия</w:t>
      </w:r>
    </w:p>
    <w:p w:rsid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C77157" w:rsidRDefault="00C77157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C77157" w:rsidRDefault="00C77157" w:rsidP="00E07E5E">
      <w:pPr>
        <w:spacing w:line="360" w:lineRule="auto"/>
        <w:jc w:val="both"/>
        <w:rPr>
          <w:sz w:val="24"/>
          <w:szCs w:val="24"/>
        </w:rPr>
      </w:pPr>
    </w:p>
    <w:p w:rsidR="00E07E5E" w:rsidRDefault="00E07E5E" w:rsidP="00E07E5E">
      <w:pPr>
        <w:spacing w:line="360" w:lineRule="auto"/>
        <w:jc w:val="both"/>
        <w:rPr>
          <w:sz w:val="24"/>
          <w:szCs w:val="24"/>
        </w:rPr>
      </w:pPr>
    </w:p>
    <w:p w:rsidR="00C77157" w:rsidRDefault="00C77157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7779D1" w:rsidRPr="00A40CD1" w:rsidRDefault="007779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lastRenderedPageBreak/>
        <w:t xml:space="preserve">Категория до </w:t>
      </w:r>
      <w:r w:rsidR="00C77157">
        <w:rPr>
          <w:b/>
          <w:sz w:val="24"/>
          <w:szCs w:val="24"/>
        </w:rPr>
        <w:t>6</w:t>
      </w:r>
      <w:r w:rsidR="00E07547">
        <w:rPr>
          <w:b/>
          <w:sz w:val="24"/>
          <w:szCs w:val="24"/>
        </w:rPr>
        <w:t>4</w:t>
      </w:r>
      <w:r w:rsidRPr="00A40CD1">
        <w:rPr>
          <w:b/>
          <w:sz w:val="24"/>
          <w:szCs w:val="24"/>
        </w:rPr>
        <w:t xml:space="preserve"> кг</w:t>
      </w:r>
    </w:p>
    <w:p w:rsidR="00E07E5E" w:rsidRDefault="00E07E5E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E07547" w:rsidRDefault="00E07547" w:rsidP="00E075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1. Красимир Джуров – БАББ</w:t>
      </w:r>
    </w:p>
    <w:p w:rsidR="00E07547" w:rsidRDefault="00E07547" w:rsidP="00E075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Енрике Какулов – БАББ</w:t>
      </w:r>
    </w:p>
    <w:p w:rsidR="00E07547" w:rsidRDefault="00E07547" w:rsidP="00E075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Росен Марков – Сторм</w:t>
      </w:r>
    </w:p>
    <w:p w:rsidR="00E07547" w:rsidRDefault="00E07547" w:rsidP="00E075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Планимир Стефанов – Русе</w:t>
      </w:r>
    </w:p>
    <w:p w:rsidR="00E07547" w:rsidRDefault="00E07547" w:rsidP="00E075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Йордан Енчев – Победа Бургас</w:t>
      </w:r>
    </w:p>
    <w:p w:rsidR="00E07547" w:rsidRDefault="00E07547" w:rsidP="00E075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Йоан Тимонов – Ботев</w:t>
      </w:r>
    </w:p>
    <w:p w:rsidR="00E07547" w:rsidRDefault="00E07547" w:rsidP="00E075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="00806DF4">
        <w:rPr>
          <w:sz w:val="24"/>
          <w:szCs w:val="24"/>
        </w:rPr>
        <w:t>Мариян Ангелов – БВС</w:t>
      </w:r>
    </w:p>
    <w:p w:rsidR="00806DF4" w:rsidRDefault="00806DF4" w:rsidP="00E075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Нако Михайлов – Мизия 80</w:t>
      </w:r>
    </w:p>
    <w:p w:rsidR="00806DF4" w:rsidRDefault="00806DF4" w:rsidP="00E075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9. Данчо Ганушев – АСК Сливен</w:t>
      </w:r>
    </w:p>
    <w:p w:rsidR="00806DF4" w:rsidRDefault="00806DF4" w:rsidP="00E075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 Християн Ботев – Априлец </w:t>
      </w:r>
    </w:p>
    <w:p w:rsidR="00806DF4" w:rsidRDefault="00806DF4" w:rsidP="00E075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11. Александър Петков – Първенец Пловдив</w:t>
      </w:r>
    </w:p>
    <w:p w:rsidR="00806DF4" w:rsidRDefault="00806DF4" w:rsidP="00E075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12. Пройчо Пройчев – Ботев Пловдив</w:t>
      </w:r>
    </w:p>
    <w:p w:rsidR="00806DF4" w:rsidRDefault="00806DF4" w:rsidP="00E075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13.</w:t>
      </w:r>
      <w:r w:rsidR="002020C2">
        <w:rPr>
          <w:sz w:val="24"/>
          <w:szCs w:val="24"/>
        </w:rPr>
        <w:t xml:space="preserve"> Цветин Цветанов – Червен Бряг</w:t>
      </w:r>
    </w:p>
    <w:p w:rsidR="002020C2" w:rsidRDefault="002020C2" w:rsidP="00E075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14. Костадин Кичуков – Ботев Пловдив</w:t>
      </w:r>
    </w:p>
    <w:p w:rsidR="002020C2" w:rsidRDefault="002020C2" w:rsidP="00E075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15. Пламен Костов – СВ Хасково</w:t>
      </w:r>
    </w:p>
    <w:p w:rsidR="002020C2" w:rsidRDefault="002020C2" w:rsidP="00E075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16. Станчо Асенов – Спартак Плевен</w:t>
      </w:r>
    </w:p>
    <w:p w:rsidR="002020C2" w:rsidRDefault="007779D1" w:rsidP="00E075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17. Марио Радев – Доростол Силистра </w:t>
      </w:r>
    </w:p>
    <w:p w:rsidR="002020C2" w:rsidRDefault="002020C2" w:rsidP="00E075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18. </w:t>
      </w:r>
      <w:r w:rsidR="007779D1">
        <w:rPr>
          <w:sz w:val="24"/>
          <w:szCs w:val="24"/>
        </w:rPr>
        <w:t xml:space="preserve">Кристиян Илков – Хасково </w:t>
      </w:r>
    </w:p>
    <w:p w:rsidR="002020C2" w:rsidRDefault="002020C2" w:rsidP="00E075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19. </w:t>
      </w:r>
      <w:r w:rsidR="007779D1">
        <w:rPr>
          <w:sz w:val="24"/>
          <w:szCs w:val="24"/>
        </w:rPr>
        <w:t>Даниел Владимиров – Миньор Перник</w:t>
      </w:r>
    </w:p>
    <w:p w:rsidR="002020C2" w:rsidRDefault="002020C2" w:rsidP="00E075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20. </w:t>
      </w:r>
      <w:r w:rsidR="007779D1">
        <w:rPr>
          <w:sz w:val="24"/>
          <w:szCs w:val="24"/>
        </w:rPr>
        <w:t>Апостол Баров – СВ Хасково</w:t>
      </w:r>
    </w:p>
    <w:p w:rsidR="002020C2" w:rsidRDefault="002020C2" w:rsidP="00E075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21. </w:t>
      </w:r>
      <w:r w:rsidR="007779D1">
        <w:rPr>
          <w:sz w:val="24"/>
          <w:szCs w:val="24"/>
        </w:rPr>
        <w:t>Иво Парашкевов – Русе</w:t>
      </w:r>
    </w:p>
    <w:p w:rsidR="00E07E5E" w:rsidRDefault="00E07E5E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E07E5E" w:rsidRDefault="00E07E5E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E07E5E" w:rsidRDefault="00E07E5E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E07E5E" w:rsidRDefault="00E07E5E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E07E5E" w:rsidRDefault="00E07E5E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E07E5E" w:rsidRDefault="00E07E5E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C77157" w:rsidRPr="00A40CD1" w:rsidRDefault="00C77157" w:rsidP="00933DC6">
      <w:pPr>
        <w:spacing w:line="360" w:lineRule="auto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b/>
          <w:sz w:val="24"/>
          <w:szCs w:val="24"/>
        </w:rPr>
        <w:lastRenderedPageBreak/>
        <w:t xml:space="preserve">Категория до </w:t>
      </w:r>
      <w:r w:rsidR="00CC1CF6">
        <w:rPr>
          <w:b/>
          <w:sz w:val="24"/>
          <w:szCs w:val="24"/>
        </w:rPr>
        <w:t>6</w:t>
      </w:r>
      <w:r w:rsidR="00933DC6">
        <w:rPr>
          <w:b/>
          <w:sz w:val="24"/>
          <w:szCs w:val="24"/>
        </w:rPr>
        <w:t>9</w:t>
      </w:r>
      <w:r w:rsidRPr="00A40CD1">
        <w:rPr>
          <w:b/>
          <w:sz w:val="24"/>
          <w:szCs w:val="24"/>
        </w:rPr>
        <w:t xml:space="preserve"> кг</w:t>
      </w:r>
      <w:r w:rsidRPr="00A40CD1">
        <w:rPr>
          <w:sz w:val="24"/>
          <w:szCs w:val="24"/>
        </w:rPr>
        <w:t xml:space="preserve"> </w:t>
      </w:r>
    </w:p>
    <w:p w:rsidR="00FE2498" w:rsidRDefault="00FE2498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933DC6" w:rsidRDefault="00933DC6" w:rsidP="00933DC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1. Румен Руменов – Балкан</w:t>
      </w:r>
    </w:p>
    <w:p w:rsidR="00933DC6" w:rsidRDefault="00933DC6" w:rsidP="00933DC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Мирослав Иванов – Мизия 80</w:t>
      </w:r>
    </w:p>
    <w:p w:rsidR="00933DC6" w:rsidRDefault="00933DC6" w:rsidP="00933DC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Илко Борисов – Локомотив София</w:t>
      </w:r>
    </w:p>
    <w:p w:rsidR="00933DC6" w:rsidRDefault="00933DC6" w:rsidP="00933DC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Ванислав Йотов – Локомотив София</w:t>
      </w:r>
    </w:p>
    <w:p w:rsidR="00933DC6" w:rsidRDefault="00933DC6" w:rsidP="00933DC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Айк Арутюнян – Варна</w:t>
      </w:r>
    </w:p>
    <w:p w:rsidR="00933DC6" w:rsidRDefault="00933DC6" w:rsidP="00933DC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Георги Петърчев – Юнайтед спорт</w:t>
      </w:r>
    </w:p>
    <w:p w:rsidR="00933DC6" w:rsidRDefault="00933DC6" w:rsidP="00933DC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Кирил Димитров – Славия</w:t>
      </w:r>
    </w:p>
    <w:p w:rsidR="00933DC6" w:rsidRDefault="00933DC6" w:rsidP="00933DC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Светослав Косев – Локомотив Русе</w:t>
      </w:r>
    </w:p>
    <w:p w:rsidR="00933DC6" w:rsidRDefault="00933DC6" w:rsidP="00933DC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9. Алекс Асенов – Светкавица Търговище</w:t>
      </w:r>
    </w:p>
    <w:p w:rsidR="00933DC6" w:rsidRDefault="00933DC6" w:rsidP="00933DC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10. Ивайло Георгиев – Червен Бряг</w:t>
      </w:r>
    </w:p>
    <w:p w:rsidR="00D142D8" w:rsidRDefault="00933DC6" w:rsidP="00D142D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 </w:t>
      </w:r>
      <w:r w:rsidR="00D142D8">
        <w:rPr>
          <w:sz w:val="24"/>
          <w:szCs w:val="24"/>
        </w:rPr>
        <w:t>Илиян Дончев – Ботев Пловдив</w:t>
      </w:r>
    </w:p>
    <w:p w:rsidR="00D142D8" w:rsidRDefault="00933DC6" w:rsidP="00933DC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 </w:t>
      </w:r>
      <w:r w:rsidR="00D142D8">
        <w:rPr>
          <w:sz w:val="24"/>
          <w:szCs w:val="24"/>
        </w:rPr>
        <w:t>Здравко Константинов - Априлец</w:t>
      </w:r>
    </w:p>
    <w:p w:rsidR="00D142D8" w:rsidRDefault="00D142D8" w:rsidP="00D142D8">
      <w:pPr>
        <w:spacing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933DC6">
        <w:rPr>
          <w:sz w:val="24"/>
          <w:szCs w:val="24"/>
        </w:rPr>
        <w:t>13.</w:t>
      </w:r>
      <w:r w:rsidRPr="00D142D8">
        <w:rPr>
          <w:sz w:val="24"/>
          <w:szCs w:val="24"/>
        </w:rPr>
        <w:t xml:space="preserve"> </w:t>
      </w:r>
      <w:r>
        <w:rPr>
          <w:sz w:val="24"/>
          <w:szCs w:val="24"/>
        </w:rPr>
        <w:t>Ерхан Шевкиев – Светкавица Търговище</w:t>
      </w:r>
    </w:p>
    <w:p w:rsidR="00D142D8" w:rsidRDefault="00D142D8" w:rsidP="00933DC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14. Георги Джуров – Черно Море Варна</w:t>
      </w:r>
    </w:p>
    <w:p w:rsidR="00933DC6" w:rsidRPr="00D142D8" w:rsidRDefault="00D142D8" w:rsidP="00D142D8">
      <w:pPr>
        <w:spacing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933DC6">
        <w:rPr>
          <w:sz w:val="24"/>
          <w:szCs w:val="24"/>
        </w:rPr>
        <w:t xml:space="preserve"> </w:t>
      </w:r>
      <w:r>
        <w:rPr>
          <w:sz w:val="24"/>
          <w:szCs w:val="24"/>
        </w:rPr>
        <w:t>15. Йоан Николов – Ладимекс Перник</w:t>
      </w:r>
    </w:p>
    <w:p w:rsidR="00933DC6" w:rsidRDefault="00D142D8" w:rsidP="00933DC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16</w:t>
      </w:r>
      <w:r w:rsidR="00933DC6">
        <w:rPr>
          <w:sz w:val="24"/>
          <w:szCs w:val="24"/>
        </w:rPr>
        <w:t>. Християн Димитров – БАББ</w:t>
      </w:r>
    </w:p>
    <w:p w:rsidR="00933DC6" w:rsidRDefault="00D142D8" w:rsidP="00933DC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17</w:t>
      </w:r>
      <w:r w:rsidR="00933DC6">
        <w:rPr>
          <w:sz w:val="24"/>
          <w:szCs w:val="24"/>
        </w:rPr>
        <w:t>.</w:t>
      </w:r>
      <w:r w:rsidRPr="00D142D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Кристиян Митев – Пирин Благоевград </w:t>
      </w:r>
      <w:r w:rsidR="00933DC6">
        <w:rPr>
          <w:sz w:val="24"/>
          <w:szCs w:val="24"/>
        </w:rPr>
        <w:t xml:space="preserve"> </w:t>
      </w:r>
    </w:p>
    <w:p w:rsidR="00791089" w:rsidRDefault="00D142D8" w:rsidP="00933DC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18</w:t>
      </w:r>
      <w:r w:rsidR="00791089">
        <w:rPr>
          <w:sz w:val="24"/>
          <w:szCs w:val="24"/>
        </w:rPr>
        <w:t xml:space="preserve">. </w:t>
      </w:r>
      <w:r>
        <w:rPr>
          <w:sz w:val="24"/>
          <w:szCs w:val="24"/>
        </w:rPr>
        <w:t>Пресиан Станев – Олимпия Разград</w:t>
      </w:r>
    </w:p>
    <w:p w:rsidR="00791089" w:rsidRDefault="00D142D8" w:rsidP="00D142D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19</w:t>
      </w:r>
      <w:r w:rsidR="00791089">
        <w:rPr>
          <w:sz w:val="24"/>
          <w:szCs w:val="24"/>
        </w:rPr>
        <w:t xml:space="preserve">. </w:t>
      </w:r>
      <w:r>
        <w:rPr>
          <w:sz w:val="24"/>
          <w:szCs w:val="24"/>
        </w:rPr>
        <w:t>Християн Костадинов – ЦСКА</w:t>
      </w:r>
    </w:p>
    <w:p w:rsidR="00791089" w:rsidRDefault="00D142D8" w:rsidP="00933DC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20</w:t>
      </w:r>
      <w:r w:rsidR="00791089">
        <w:rPr>
          <w:sz w:val="24"/>
          <w:szCs w:val="24"/>
        </w:rPr>
        <w:t xml:space="preserve">. </w:t>
      </w:r>
      <w:r>
        <w:rPr>
          <w:sz w:val="24"/>
          <w:szCs w:val="24"/>
        </w:rPr>
        <w:t>Костадин Дойчинов – Ботев Пловдив</w:t>
      </w:r>
    </w:p>
    <w:p w:rsidR="00D142D8" w:rsidRPr="00D142D8" w:rsidRDefault="00D142D8" w:rsidP="00D142D8">
      <w:pPr>
        <w:spacing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21</w:t>
      </w:r>
      <w:r w:rsidR="00791089">
        <w:rPr>
          <w:sz w:val="24"/>
          <w:szCs w:val="24"/>
        </w:rPr>
        <w:t xml:space="preserve">. </w:t>
      </w:r>
      <w:r>
        <w:rPr>
          <w:sz w:val="24"/>
          <w:szCs w:val="24"/>
        </w:rPr>
        <w:t>Емил Славчев – Беласица Петрич</w:t>
      </w:r>
    </w:p>
    <w:p w:rsidR="00D142D8" w:rsidRDefault="00D142D8" w:rsidP="00D142D8">
      <w:pPr>
        <w:spacing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22</w:t>
      </w:r>
      <w:r w:rsidR="00791089">
        <w:rPr>
          <w:sz w:val="24"/>
          <w:szCs w:val="24"/>
        </w:rPr>
        <w:t xml:space="preserve">. </w:t>
      </w:r>
      <w:r>
        <w:rPr>
          <w:sz w:val="24"/>
          <w:szCs w:val="24"/>
        </w:rPr>
        <w:t>Течо Ганев – Победа Бургас</w:t>
      </w:r>
    </w:p>
    <w:p w:rsidR="00791089" w:rsidRDefault="00791089" w:rsidP="00933DC6">
      <w:pPr>
        <w:spacing w:line="360" w:lineRule="auto"/>
        <w:ind w:firstLine="360"/>
        <w:jc w:val="both"/>
        <w:rPr>
          <w:sz w:val="24"/>
          <w:szCs w:val="24"/>
        </w:rPr>
      </w:pPr>
    </w:p>
    <w:p w:rsidR="00933DC6" w:rsidRPr="00A40CD1" w:rsidRDefault="00933DC6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0B0CA3" w:rsidRDefault="000B0CA3" w:rsidP="00A40CD1">
      <w:pPr>
        <w:spacing w:line="360" w:lineRule="auto"/>
        <w:jc w:val="both"/>
        <w:rPr>
          <w:b/>
          <w:sz w:val="24"/>
          <w:szCs w:val="24"/>
        </w:rPr>
      </w:pPr>
    </w:p>
    <w:p w:rsidR="000B0CA3" w:rsidRPr="00A40CD1" w:rsidRDefault="000B0CA3" w:rsidP="00A40CD1">
      <w:pPr>
        <w:spacing w:line="360" w:lineRule="auto"/>
        <w:jc w:val="both"/>
        <w:rPr>
          <w:b/>
          <w:sz w:val="24"/>
          <w:szCs w:val="24"/>
        </w:rPr>
      </w:pPr>
    </w:p>
    <w:p w:rsidR="00C62A46" w:rsidRDefault="00C62A46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0C4C21" w:rsidRDefault="000C4C21" w:rsidP="000B0CA3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0B0CA3" w:rsidRDefault="000B0CA3" w:rsidP="007779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b/>
          <w:sz w:val="24"/>
          <w:szCs w:val="24"/>
        </w:rPr>
        <w:lastRenderedPageBreak/>
        <w:t xml:space="preserve">Категория до </w:t>
      </w:r>
      <w:r>
        <w:rPr>
          <w:b/>
          <w:sz w:val="24"/>
          <w:szCs w:val="24"/>
        </w:rPr>
        <w:t>75</w:t>
      </w:r>
      <w:r w:rsidRPr="00A40CD1">
        <w:rPr>
          <w:b/>
          <w:sz w:val="24"/>
          <w:szCs w:val="24"/>
        </w:rPr>
        <w:t xml:space="preserve"> кг</w:t>
      </w:r>
      <w:r w:rsidRPr="00A40CD1">
        <w:rPr>
          <w:sz w:val="24"/>
          <w:szCs w:val="24"/>
        </w:rPr>
        <w:t xml:space="preserve"> </w:t>
      </w:r>
    </w:p>
    <w:p w:rsidR="007779D1" w:rsidRDefault="007779D1" w:rsidP="007779D1">
      <w:pPr>
        <w:spacing w:line="360" w:lineRule="auto"/>
        <w:ind w:firstLine="360"/>
        <w:jc w:val="both"/>
        <w:rPr>
          <w:sz w:val="24"/>
          <w:szCs w:val="24"/>
        </w:rPr>
      </w:pPr>
    </w:p>
    <w:p w:rsidR="000B0CA3" w:rsidRDefault="000B0CA3" w:rsidP="000B0CA3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1. Благовест Май – Левски София</w:t>
      </w:r>
    </w:p>
    <w:p w:rsidR="000B0CA3" w:rsidRDefault="000B0CA3" w:rsidP="000B0CA3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Никола Желязков – Априлец</w:t>
      </w:r>
    </w:p>
    <w:p w:rsidR="000B0CA3" w:rsidRDefault="000B0CA3" w:rsidP="000B0CA3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Стелиян Страхилов – Локомотив София</w:t>
      </w:r>
    </w:p>
    <w:p w:rsidR="000B0CA3" w:rsidRDefault="000B0CA3" w:rsidP="000B0CA3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Йордан Павлов – БВС</w:t>
      </w:r>
    </w:p>
    <w:p w:rsidR="000B0CA3" w:rsidRDefault="000B0CA3" w:rsidP="000B0CA3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Серги Владуяну – Локомотив София</w:t>
      </w:r>
    </w:p>
    <w:p w:rsidR="000B0CA3" w:rsidRDefault="000B0CA3" w:rsidP="000B0CA3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Георги Кирилов – Спартак Димитровград</w:t>
      </w:r>
    </w:p>
    <w:p w:rsidR="000B0CA3" w:rsidRDefault="000B0CA3" w:rsidP="000B0CA3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Лъчезар Георгиев – Черно море Варна</w:t>
      </w:r>
    </w:p>
    <w:p w:rsidR="000B0CA3" w:rsidRDefault="000B0CA3" w:rsidP="000B0CA3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Борис Григоров – Таланти Лом</w:t>
      </w:r>
    </w:p>
    <w:p w:rsidR="000B0CA3" w:rsidRDefault="000B0CA3" w:rsidP="000B0CA3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9. Християн Кръстев – Локомотив Горна Оряховица</w:t>
      </w:r>
    </w:p>
    <w:p w:rsidR="000B0CA3" w:rsidRDefault="000B0CA3" w:rsidP="000B0CA3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10. Георги Маринов – Русе</w:t>
      </w:r>
    </w:p>
    <w:p w:rsidR="000B0CA3" w:rsidRDefault="000B0CA3" w:rsidP="000B0CA3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11. Петър Танушев – Лъвовете Петрич</w:t>
      </w:r>
    </w:p>
    <w:p w:rsidR="000B0CA3" w:rsidRDefault="000B0CA3" w:rsidP="000B0CA3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12. Калоян Недков – Мизия 80</w:t>
      </w:r>
    </w:p>
    <w:p w:rsidR="000B0CA3" w:rsidRDefault="000B0CA3" w:rsidP="000B0CA3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13. Тони Денев – Русе</w:t>
      </w:r>
    </w:p>
    <w:p w:rsidR="000B0CA3" w:rsidRDefault="000B0CA3" w:rsidP="000B0CA3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14. Кирил Спасов - Самоков</w:t>
      </w:r>
    </w:p>
    <w:p w:rsidR="00286FF5" w:rsidRDefault="00286FF5" w:rsidP="007779D1">
      <w:pPr>
        <w:spacing w:line="360" w:lineRule="auto"/>
        <w:jc w:val="both"/>
        <w:rPr>
          <w:b/>
          <w:sz w:val="24"/>
          <w:szCs w:val="24"/>
        </w:rPr>
      </w:pPr>
    </w:p>
    <w:p w:rsidR="00286FF5" w:rsidRDefault="00286FF5" w:rsidP="007779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0C4C21">
        <w:rPr>
          <w:b/>
          <w:sz w:val="24"/>
          <w:szCs w:val="24"/>
        </w:rPr>
        <w:t>81</w:t>
      </w:r>
      <w:r w:rsidRPr="00A40CD1">
        <w:rPr>
          <w:b/>
          <w:sz w:val="24"/>
          <w:szCs w:val="24"/>
        </w:rPr>
        <w:t xml:space="preserve"> кг</w:t>
      </w:r>
      <w:r w:rsidRPr="00A40CD1">
        <w:rPr>
          <w:sz w:val="24"/>
          <w:szCs w:val="24"/>
        </w:rPr>
        <w:t xml:space="preserve"> </w:t>
      </w:r>
    </w:p>
    <w:p w:rsidR="00286FF5" w:rsidRDefault="00286FF5" w:rsidP="00286F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1. Георги Стоянов – ЦСКА</w:t>
      </w:r>
    </w:p>
    <w:p w:rsidR="00286FF5" w:rsidRDefault="00286FF5" w:rsidP="00286F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Христо Илиев – Априлец</w:t>
      </w:r>
    </w:p>
    <w:p w:rsidR="00286FF5" w:rsidRDefault="00286FF5" w:rsidP="00286F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Борил Атанасов – ЦСКА</w:t>
      </w:r>
    </w:p>
    <w:p w:rsidR="00286FF5" w:rsidRDefault="00286FF5" w:rsidP="00286F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Александър </w:t>
      </w:r>
      <w:r w:rsidR="000C4C21">
        <w:rPr>
          <w:sz w:val="24"/>
          <w:szCs w:val="24"/>
        </w:rPr>
        <w:t>Борисов – Левски София</w:t>
      </w:r>
    </w:p>
    <w:p w:rsidR="000C4C21" w:rsidRDefault="000C4C21" w:rsidP="00286F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Светослав Иванов – Спартак Плевен</w:t>
      </w:r>
    </w:p>
    <w:p w:rsidR="000C4C21" w:rsidRDefault="000C4C21" w:rsidP="00286F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Стефан Стефанов – Локомотив Русе</w:t>
      </w:r>
    </w:p>
    <w:p w:rsidR="000C4C21" w:rsidRDefault="000C4C21" w:rsidP="00286F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Емил Елков – Ямбол</w:t>
      </w:r>
    </w:p>
    <w:p w:rsidR="000C4C21" w:rsidRDefault="000C4C21" w:rsidP="00286F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Кристиян Лосков – Локомотив Горна Оряховица</w:t>
      </w:r>
    </w:p>
    <w:p w:rsidR="000C4C21" w:rsidRDefault="000C4C21" w:rsidP="00286F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9. Георги Йорданов – Спартак Плевен</w:t>
      </w:r>
    </w:p>
    <w:p w:rsidR="000C4C21" w:rsidRDefault="000C4C21" w:rsidP="00286F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10. Борислав Русев – СВ Хаково</w:t>
      </w:r>
    </w:p>
    <w:p w:rsidR="000C4C21" w:rsidRDefault="000C4C21" w:rsidP="00286F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11. Петър Петров – Димов Бокс</w:t>
      </w:r>
    </w:p>
    <w:p w:rsidR="000C4C21" w:rsidRDefault="000C4C21" w:rsidP="00286F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12. Стивън Ангелов – Спартак Димитровград</w:t>
      </w:r>
    </w:p>
    <w:p w:rsidR="000C4C21" w:rsidRDefault="000C4C21" w:rsidP="00286F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13. Борис Димитров – Русе</w:t>
      </w:r>
    </w:p>
    <w:p w:rsidR="000C4C21" w:rsidRDefault="000C4C21" w:rsidP="00286F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14. Йордан Бисерков – Лъвовете Петрич</w:t>
      </w:r>
    </w:p>
    <w:p w:rsidR="00C62A46" w:rsidRDefault="00C62A46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0C4C21" w:rsidRDefault="000C4C21" w:rsidP="007779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>
        <w:rPr>
          <w:b/>
          <w:sz w:val="24"/>
          <w:szCs w:val="24"/>
        </w:rPr>
        <w:t>91</w:t>
      </w:r>
      <w:r w:rsidRPr="00A40CD1">
        <w:rPr>
          <w:b/>
          <w:sz w:val="24"/>
          <w:szCs w:val="24"/>
        </w:rPr>
        <w:t xml:space="preserve"> кг</w:t>
      </w:r>
      <w:r w:rsidRPr="00A40CD1">
        <w:rPr>
          <w:sz w:val="24"/>
          <w:szCs w:val="24"/>
        </w:rPr>
        <w:t xml:space="preserve"> </w:t>
      </w:r>
    </w:p>
    <w:p w:rsidR="000C4C21" w:rsidRDefault="000C4C21" w:rsidP="000C4C2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1. Георги Стоев – Локомотив София</w:t>
      </w:r>
    </w:p>
    <w:p w:rsidR="000C4C21" w:rsidRDefault="000C4C21" w:rsidP="000C4C2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Мартин Милев – Стара Загора</w:t>
      </w:r>
    </w:p>
    <w:p w:rsidR="000C4C21" w:rsidRDefault="000C4C21" w:rsidP="000C4C2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Цветан Стефанов – Локомоти София</w:t>
      </w:r>
    </w:p>
    <w:p w:rsidR="000C4C21" w:rsidRDefault="000C4C21" w:rsidP="000C4C2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Никола Байраков – БВС</w:t>
      </w:r>
    </w:p>
    <w:p w:rsidR="000C4C21" w:rsidRDefault="000C4C21" w:rsidP="000C4C2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Юлиян Стефанов – Русе</w:t>
      </w:r>
    </w:p>
    <w:p w:rsidR="000C4C21" w:rsidRDefault="000C4C21" w:rsidP="000C4C2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Найден Найденов – Кико</w:t>
      </w:r>
    </w:p>
    <w:p w:rsidR="000C4C21" w:rsidRDefault="000C4C21" w:rsidP="000C4C2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Стилян Константинов – Димов Бокс</w:t>
      </w:r>
    </w:p>
    <w:p w:rsidR="000C4C21" w:rsidRDefault="000C4C21" w:rsidP="000C4C2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Мартин Костов – Ивайло Велико Търново</w:t>
      </w:r>
    </w:p>
    <w:p w:rsidR="000C4C21" w:rsidRDefault="000C4C21" w:rsidP="000C4C2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 Александър Андреев </w:t>
      </w:r>
      <w:r w:rsidR="007779D1">
        <w:rPr>
          <w:sz w:val="24"/>
          <w:szCs w:val="24"/>
        </w:rPr>
        <w:t>–</w:t>
      </w:r>
      <w:r>
        <w:rPr>
          <w:sz w:val="24"/>
          <w:szCs w:val="24"/>
        </w:rPr>
        <w:t xml:space="preserve"> Варна</w:t>
      </w:r>
    </w:p>
    <w:p w:rsidR="007779D1" w:rsidRDefault="007779D1" w:rsidP="000C4C21">
      <w:pPr>
        <w:spacing w:line="360" w:lineRule="auto"/>
        <w:ind w:firstLine="360"/>
        <w:jc w:val="both"/>
        <w:rPr>
          <w:sz w:val="24"/>
          <w:szCs w:val="24"/>
        </w:rPr>
      </w:pPr>
    </w:p>
    <w:p w:rsidR="008545D7" w:rsidRDefault="008545D7" w:rsidP="007779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>
        <w:rPr>
          <w:b/>
          <w:sz w:val="24"/>
          <w:szCs w:val="24"/>
        </w:rPr>
        <w:t>+91</w:t>
      </w:r>
      <w:r w:rsidRPr="00A40CD1">
        <w:rPr>
          <w:b/>
          <w:sz w:val="24"/>
          <w:szCs w:val="24"/>
        </w:rPr>
        <w:t xml:space="preserve"> кг</w:t>
      </w:r>
      <w:r w:rsidRPr="00A40CD1">
        <w:rPr>
          <w:sz w:val="24"/>
          <w:szCs w:val="24"/>
        </w:rPr>
        <w:t xml:space="preserve"> </w:t>
      </w:r>
    </w:p>
    <w:p w:rsidR="008545D7" w:rsidRDefault="008545D7" w:rsidP="008545D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6536D5">
        <w:rPr>
          <w:sz w:val="24"/>
          <w:szCs w:val="24"/>
        </w:rPr>
        <w:t>Кирил Борисов – Левски София</w:t>
      </w:r>
    </w:p>
    <w:p w:rsidR="006536D5" w:rsidRDefault="006536D5" w:rsidP="008545D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Вилислав Пътов – Локомотив София</w:t>
      </w:r>
    </w:p>
    <w:p w:rsidR="006536D5" w:rsidRDefault="006536D5" w:rsidP="008545D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Божидар Илиев – Стара Загора</w:t>
      </w:r>
    </w:p>
    <w:p w:rsidR="006536D5" w:rsidRDefault="006536D5" w:rsidP="008545D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Марк Георгиев – Димов Бокс</w:t>
      </w:r>
    </w:p>
    <w:p w:rsidR="006536D5" w:rsidRDefault="006536D5" w:rsidP="008545D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Данаил Василев – БАББ</w:t>
      </w:r>
    </w:p>
    <w:p w:rsidR="006536D5" w:rsidRDefault="006536D5" w:rsidP="008545D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Венко Павлов – Спартак Димитровград</w:t>
      </w:r>
    </w:p>
    <w:p w:rsidR="006536D5" w:rsidRDefault="006536D5" w:rsidP="008545D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Морис Мортеза – Варна</w:t>
      </w:r>
    </w:p>
    <w:p w:rsidR="006536D5" w:rsidRDefault="006536D5" w:rsidP="008545D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Валентин Желев – Стара Загора</w:t>
      </w:r>
    </w:p>
    <w:p w:rsidR="006536D5" w:rsidRDefault="006536D5" w:rsidP="008545D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9. Николай Трайков – Лъвовете</w:t>
      </w:r>
    </w:p>
    <w:p w:rsidR="006536D5" w:rsidRDefault="006536D5" w:rsidP="008545D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10. Емил Кисимов – СВ Хасково</w:t>
      </w:r>
    </w:p>
    <w:p w:rsidR="006536D5" w:rsidRDefault="006536D5" w:rsidP="008545D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11. Митко Апостолов – Победа Бургас</w:t>
      </w:r>
    </w:p>
    <w:p w:rsidR="000C4C21" w:rsidRDefault="000C4C21" w:rsidP="000C4C21">
      <w:pPr>
        <w:spacing w:line="360" w:lineRule="auto"/>
        <w:ind w:firstLine="360"/>
        <w:jc w:val="both"/>
        <w:rPr>
          <w:sz w:val="24"/>
          <w:szCs w:val="24"/>
        </w:rPr>
      </w:pPr>
    </w:p>
    <w:p w:rsidR="000C4C21" w:rsidRPr="007779D1" w:rsidRDefault="007779D1" w:rsidP="007779D1">
      <w:pPr>
        <w:spacing w:line="360" w:lineRule="auto"/>
        <w:jc w:val="both"/>
        <w:rPr>
          <w:b/>
          <w:sz w:val="40"/>
          <w:szCs w:val="4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779D1">
        <w:rPr>
          <w:b/>
          <w:sz w:val="40"/>
          <w:szCs w:val="40"/>
        </w:rPr>
        <w:t>БФБокс</w:t>
      </w:r>
    </w:p>
    <w:sectPr w:rsidR="000C4C21" w:rsidRPr="007779D1" w:rsidSect="001447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6A63" w:rsidRDefault="00526A63" w:rsidP="00144764">
      <w:r>
        <w:separator/>
      </w:r>
    </w:p>
  </w:endnote>
  <w:endnote w:type="continuationSeparator" w:id="0">
    <w:p w:rsidR="00526A63" w:rsidRDefault="00526A63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Default="00C73178">
    <w:pPr>
      <w:pStyle w:val="Footer"/>
    </w:pPr>
    <w:r>
      <w:rPr>
        <w:noProof/>
        <w:lang w:val="en-US" w:eastAsia="en-US"/>
      </w:rPr>
      <w:drawing>
        <wp:inline distT="0" distB="0" distL="0" distR="0" wp14:anchorId="630A56EB" wp14:editId="1EB55C8D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 wp14:anchorId="2EAC4545" wp14:editId="21EA3CD0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 wp14:anchorId="322BBBC0" wp14:editId="52CE7377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 wp14:anchorId="55307758" wp14:editId="3F5F4003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6A63" w:rsidRDefault="00526A63" w:rsidP="00144764">
      <w:r>
        <w:separator/>
      </w:r>
    </w:p>
  </w:footnote>
  <w:footnote w:type="continuationSeparator" w:id="0">
    <w:p w:rsidR="00526A63" w:rsidRDefault="00526A63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 wp14:anchorId="07E8188A" wp14:editId="6E02231F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417B9"/>
    <w:multiLevelType w:val="hybridMultilevel"/>
    <w:tmpl w:val="72FA81E8"/>
    <w:lvl w:ilvl="0" w:tplc="71B6D03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A77D7"/>
    <w:rsid w:val="000B0CA3"/>
    <w:rsid w:val="000C4C21"/>
    <w:rsid w:val="00144764"/>
    <w:rsid w:val="0016667B"/>
    <w:rsid w:val="00184117"/>
    <w:rsid w:val="001A7262"/>
    <w:rsid w:val="002020C2"/>
    <w:rsid w:val="00231BCD"/>
    <w:rsid w:val="00254524"/>
    <w:rsid w:val="00280C64"/>
    <w:rsid w:val="00286FF5"/>
    <w:rsid w:val="002A4A8E"/>
    <w:rsid w:val="002B3297"/>
    <w:rsid w:val="002B562C"/>
    <w:rsid w:val="002D6BD7"/>
    <w:rsid w:val="00301B24"/>
    <w:rsid w:val="003302ED"/>
    <w:rsid w:val="00360D20"/>
    <w:rsid w:val="003A2852"/>
    <w:rsid w:val="003A6937"/>
    <w:rsid w:val="003B3334"/>
    <w:rsid w:val="003F56CB"/>
    <w:rsid w:val="004035AA"/>
    <w:rsid w:val="00451E9A"/>
    <w:rsid w:val="00455917"/>
    <w:rsid w:val="004F529E"/>
    <w:rsid w:val="00526A63"/>
    <w:rsid w:val="005329AB"/>
    <w:rsid w:val="00570DB0"/>
    <w:rsid w:val="005767CF"/>
    <w:rsid w:val="00576D0A"/>
    <w:rsid w:val="005A223C"/>
    <w:rsid w:val="005A282E"/>
    <w:rsid w:val="005F49F3"/>
    <w:rsid w:val="00637BA4"/>
    <w:rsid w:val="006536D5"/>
    <w:rsid w:val="006C5163"/>
    <w:rsid w:val="006F2AAC"/>
    <w:rsid w:val="007167E6"/>
    <w:rsid w:val="00751BEA"/>
    <w:rsid w:val="0076018A"/>
    <w:rsid w:val="0076428C"/>
    <w:rsid w:val="007779D1"/>
    <w:rsid w:val="00791089"/>
    <w:rsid w:val="007D19FB"/>
    <w:rsid w:val="00803AE2"/>
    <w:rsid w:val="00806DF4"/>
    <w:rsid w:val="00853C82"/>
    <w:rsid w:val="008545D7"/>
    <w:rsid w:val="00917784"/>
    <w:rsid w:val="00933DC6"/>
    <w:rsid w:val="00944D24"/>
    <w:rsid w:val="00957031"/>
    <w:rsid w:val="009A1F15"/>
    <w:rsid w:val="009B237E"/>
    <w:rsid w:val="009D5831"/>
    <w:rsid w:val="009F0FCA"/>
    <w:rsid w:val="00A212AD"/>
    <w:rsid w:val="00A40CD1"/>
    <w:rsid w:val="00B215F5"/>
    <w:rsid w:val="00B63088"/>
    <w:rsid w:val="00BF42B9"/>
    <w:rsid w:val="00C62A46"/>
    <w:rsid w:val="00C73178"/>
    <w:rsid w:val="00C7503A"/>
    <w:rsid w:val="00C77157"/>
    <w:rsid w:val="00CB5611"/>
    <w:rsid w:val="00CC1CF6"/>
    <w:rsid w:val="00CE1452"/>
    <w:rsid w:val="00D142D8"/>
    <w:rsid w:val="00D512D9"/>
    <w:rsid w:val="00D876C6"/>
    <w:rsid w:val="00DB5D2F"/>
    <w:rsid w:val="00DB74F5"/>
    <w:rsid w:val="00DE427D"/>
    <w:rsid w:val="00E07547"/>
    <w:rsid w:val="00E07E5E"/>
    <w:rsid w:val="00E238F0"/>
    <w:rsid w:val="00E37B84"/>
    <w:rsid w:val="00E85C8F"/>
    <w:rsid w:val="00F22834"/>
    <w:rsid w:val="00F547AE"/>
    <w:rsid w:val="00FE2498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FEF039"/>
  <w15:docId w15:val="{5F812FD9-7F59-44AC-B37E-047765358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237E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72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43988-4914-4261-8B30-A13166707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260</TotalTime>
  <Pages>1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Maria</cp:lastModifiedBy>
  <cp:revision>56</cp:revision>
  <dcterms:created xsi:type="dcterms:W3CDTF">2021-03-31T06:16:00Z</dcterms:created>
  <dcterms:modified xsi:type="dcterms:W3CDTF">2021-07-15T13:22:00Z</dcterms:modified>
</cp:coreProperties>
</file>